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5F1625" w14:textId="37A03692" w:rsidR="00E01CF0" w:rsidRPr="00B94CBB" w:rsidRDefault="00FC522B" w:rsidP="00A24B85">
      <w:pPr>
        <w:rPr>
          <w:lang w:val="ro-RO"/>
        </w:rPr>
      </w:pPr>
      <w:r w:rsidRPr="00B94CBB">
        <w:rPr>
          <w:lang w:val="ro-RO"/>
        </w:rPr>
        <w:t xml:space="preserve">Anexa </w:t>
      </w:r>
      <w:r w:rsidR="002437C3">
        <w:rPr>
          <w:lang w:val="ro-RO"/>
        </w:rPr>
        <w:t>nr. 5</w:t>
      </w:r>
      <w:r w:rsidR="00061440" w:rsidRPr="00B94CBB">
        <w:rPr>
          <w:lang w:val="ro-RO"/>
        </w:rPr>
        <w:t xml:space="preserve"> la contractul </w:t>
      </w:r>
      <w:r w:rsidR="00755830">
        <w:rPr>
          <w:lang w:val="ro-RO"/>
        </w:rPr>
        <w:t>N</w:t>
      </w:r>
      <w:r w:rsidR="00D23993" w:rsidRPr="00B94CBB">
        <w:rPr>
          <w:lang w:val="ro-RO"/>
        </w:rPr>
        <w:t>r</w:t>
      </w:r>
      <w:r w:rsidR="00755830">
        <w:rPr>
          <w:lang w:val="ro-RO"/>
        </w:rPr>
        <w:t>.</w:t>
      </w:r>
      <w:r w:rsidR="00C97B9E">
        <w:rPr>
          <w:bCs/>
          <w:lang w:val="ro-RO"/>
        </w:rPr>
        <w:t>................</w:t>
      </w:r>
      <w:r w:rsidR="00755830" w:rsidRPr="00755830">
        <w:rPr>
          <w:bCs/>
          <w:lang w:val="ro-RO"/>
        </w:rPr>
        <w:t>/</w:t>
      </w:r>
      <w:r w:rsidR="00C97B9E">
        <w:rPr>
          <w:bCs/>
          <w:lang w:val="ro-RO"/>
        </w:rPr>
        <w:t>.................................</w:t>
      </w:r>
      <w:r w:rsidR="0026231C" w:rsidRPr="00B94CBB">
        <w:rPr>
          <w:lang w:val="ro-RO"/>
        </w:rPr>
        <w:tab/>
      </w:r>
      <w:r w:rsidR="0026231C" w:rsidRPr="00B94CBB">
        <w:rPr>
          <w:lang w:val="ro-RO"/>
        </w:rPr>
        <w:tab/>
      </w:r>
      <w:r w:rsidR="0026231C" w:rsidRPr="00B94CBB">
        <w:rPr>
          <w:lang w:val="ro-RO"/>
        </w:rPr>
        <w:tab/>
      </w:r>
      <w:r w:rsidR="0026231C" w:rsidRPr="00B94CBB">
        <w:rPr>
          <w:lang w:val="ro-RO"/>
        </w:rPr>
        <w:tab/>
      </w:r>
      <w:r w:rsidR="0026231C" w:rsidRPr="00B94CBB">
        <w:rPr>
          <w:lang w:val="ro-RO"/>
        </w:rPr>
        <w:tab/>
      </w:r>
    </w:p>
    <w:p w14:paraId="07E14D41" w14:textId="77777777" w:rsidR="00221CE6" w:rsidRPr="00B94CBB" w:rsidRDefault="0026231C" w:rsidP="00A24B85">
      <w:pPr>
        <w:rPr>
          <w:lang w:val="ro-RO"/>
        </w:rPr>
      </w:pPr>
      <w:r w:rsidRPr="00B94CBB">
        <w:rPr>
          <w:lang w:val="ro-RO"/>
        </w:rPr>
        <w:tab/>
      </w:r>
      <w:r w:rsidRPr="00B94CBB">
        <w:rPr>
          <w:lang w:val="ro-RO"/>
        </w:rPr>
        <w:tab/>
      </w:r>
      <w:r w:rsidRPr="00B94CBB">
        <w:rPr>
          <w:lang w:val="ro-RO"/>
        </w:rPr>
        <w:tab/>
      </w:r>
      <w:r w:rsidR="007D6013" w:rsidRPr="00B94CBB">
        <w:rPr>
          <w:lang w:val="ro-RO"/>
        </w:rPr>
        <w:t xml:space="preserve"> </w:t>
      </w:r>
    </w:p>
    <w:p w14:paraId="695D78D9" w14:textId="77777777" w:rsidR="001C0DB0" w:rsidRPr="00B94CBB" w:rsidRDefault="001C0DB0" w:rsidP="001C0DB0">
      <w:pPr>
        <w:rPr>
          <w:lang w:val="ro-RO"/>
        </w:rPr>
      </w:pPr>
    </w:p>
    <w:p w14:paraId="41F20C8D" w14:textId="77777777" w:rsidR="001C0DB0" w:rsidRPr="00B94CBB" w:rsidRDefault="001C0DB0" w:rsidP="008F2E96">
      <w:pPr>
        <w:jc w:val="center"/>
        <w:rPr>
          <w:lang w:val="ro-RO"/>
        </w:rPr>
      </w:pPr>
      <w:r w:rsidRPr="00B94CBB">
        <w:rPr>
          <w:lang w:val="ro-RO"/>
        </w:rPr>
        <w:t>PROCES VERBAL</w:t>
      </w:r>
    </w:p>
    <w:p w14:paraId="7DD85064" w14:textId="7ABF9D0E" w:rsidR="001609C0" w:rsidRPr="00B94CBB" w:rsidRDefault="001C0DB0" w:rsidP="008F2E96">
      <w:pPr>
        <w:jc w:val="center"/>
        <w:rPr>
          <w:lang w:val="ro-RO"/>
        </w:rPr>
      </w:pPr>
      <w:r w:rsidRPr="00B94CBB">
        <w:rPr>
          <w:lang w:val="ro-RO"/>
        </w:rPr>
        <w:t xml:space="preserve">DE </w:t>
      </w:r>
      <w:r w:rsidR="00061440" w:rsidRPr="00B94CBB">
        <w:rPr>
          <w:lang w:val="ro-RO"/>
        </w:rPr>
        <w:t>RECEPŢ</w:t>
      </w:r>
      <w:r w:rsidR="008F2E96" w:rsidRPr="00B94CBB">
        <w:rPr>
          <w:lang w:val="ro-RO"/>
        </w:rPr>
        <w:t xml:space="preserve">IE </w:t>
      </w:r>
      <w:r w:rsidR="00D202E3" w:rsidRPr="00B94CBB">
        <w:rPr>
          <w:lang w:val="ro-RO"/>
        </w:rPr>
        <w:t xml:space="preserve">CANTITATIVĂ </w:t>
      </w:r>
      <w:r w:rsidR="008F2E96" w:rsidRPr="00B94CBB">
        <w:rPr>
          <w:lang w:val="ro-RO"/>
        </w:rPr>
        <w:t>A ECHIPAMENTELOR</w:t>
      </w:r>
      <w:r w:rsidR="00CF3EC1">
        <w:rPr>
          <w:lang w:val="ro-RO"/>
        </w:rPr>
        <w:t xml:space="preserve"> (Emițătoare FM)</w:t>
      </w:r>
      <w:r w:rsidR="00AA740C">
        <w:rPr>
          <w:lang w:val="ro-RO"/>
        </w:rPr>
        <w:t xml:space="preserve"> - MODEL</w:t>
      </w:r>
      <w:r w:rsidR="008F2E96" w:rsidRPr="00B94CBB">
        <w:rPr>
          <w:lang w:val="ro-RO"/>
        </w:rPr>
        <w:t xml:space="preserve">  </w:t>
      </w:r>
    </w:p>
    <w:p w14:paraId="6E90FDFE" w14:textId="77777777" w:rsidR="001C0DB0" w:rsidRPr="00B94CBB" w:rsidRDefault="001C0DB0" w:rsidP="001C0DB0">
      <w:pPr>
        <w:ind w:left="720" w:firstLine="720"/>
        <w:rPr>
          <w:lang w:val="ro-RO"/>
        </w:rPr>
      </w:pPr>
    </w:p>
    <w:p w14:paraId="4B6CE83E" w14:textId="77777777" w:rsidR="008541B7" w:rsidRPr="00B94CBB" w:rsidRDefault="008541B7" w:rsidP="001C0DB0">
      <w:pPr>
        <w:ind w:left="720" w:firstLine="720"/>
        <w:rPr>
          <w:lang w:val="ro-RO"/>
        </w:rPr>
      </w:pPr>
    </w:p>
    <w:p w14:paraId="2C166CD0" w14:textId="77777777" w:rsidR="001C0DB0" w:rsidRPr="00B94CBB" w:rsidRDefault="001C0DB0" w:rsidP="001C0DB0">
      <w:pPr>
        <w:rPr>
          <w:i/>
          <w:lang w:val="ro-RO"/>
        </w:rPr>
      </w:pPr>
      <w:r w:rsidRPr="00B94CBB">
        <w:rPr>
          <w:lang w:val="ro-RO"/>
        </w:rPr>
        <w:tab/>
      </w:r>
      <w:r w:rsidRPr="00B94CBB">
        <w:rPr>
          <w:i/>
          <w:lang w:val="ro-RO"/>
        </w:rPr>
        <w:tab/>
      </w:r>
      <w:r w:rsidRPr="00B94CBB">
        <w:rPr>
          <w:i/>
          <w:lang w:val="ro-RO"/>
        </w:rPr>
        <w:tab/>
      </w:r>
      <w:r w:rsidRPr="00B94CBB">
        <w:rPr>
          <w:i/>
          <w:lang w:val="ro-RO"/>
        </w:rPr>
        <w:tab/>
      </w:r>
      <w:r w:rsidRPr="00B94CBB">
        <w:rPr>
          <w:i/>
          <w:lang w:val="ro-RO"/>
        </w:rPr>
        <w:tab/>
      </w:r>
    </w:p>
    <w:p w14:paraId="30E3CD95" w14:textId="77777777" w:rsidR="009E22F4" w:rsidRDefault="00061440" w:rsidP="00C97B9E">
      <w:pPr>
        <w:jc w:val="both"/>
        <w:rPr>
          <w:lang w:val="ro-RO"/>
        </w:rPr>
      </w:pPr>
      <w:r w:rsidRPr="00B94CBB">
        <w:rPr>
          <w:lang w:val="ro-RO"/>
        </w:rPr>
        <w:t>Încheiat astăzi,</w:t>
      </w:r>
      <w:r w:rsidR="00DA64CD" w:rsidRPr="00B94CBB">
        <w:rPr>
          <w:lang w:val="ro-RO"/>
        </w:rPr>
        <w:t xml:space="preserve"> </w:t>
      </w:r>
      <w:r w:rsidR="007A2709" w:rsidRPr="00B94CBB">
        <w:rPr>
          <w:lang w:val="ro-RO"/>
        </w:rPr>
        <w:t>....................</w:t>
      </w:r>
      <w:r w:rsidR="00755830">
        <w:rPr>
          <w:lang w:val="ro-RO"/>
        </w:rPr>
        <w:t>..</w:t>
      </w:r>
      <w:r w:rsidR="007A2709" w:rsidRPr="00B94CBB">
        <w:rPr>
          <w:lang w:val="ro-RO"/>
        </w:rPr>
        <w:t>.</w:t>
      </w:r>
      <w:r w:rsidR="00755830">
        <w:rPr>
          <w:lang w:val="ro-RO"/>
        </w:rPr>
        <w:t>.........</w:t>
      </w:r>
      <w:r w:rsidR="007A2709" w:rsidRPr="00B94CBB">
        <w:rPr>
          <w:lang w:val="ro-RO"/>
        </w:rPr>
        <w:t xml:space="preserve">...... </w:t>
      </w:r>
      <w:r w:rsidRPr="00B94CBB">
        <w:rPr>
          <w:lang w:val="ro-RO"/>
        </w:rPr>
        <w:t xml:space="preserve">cu ocazia </w:t>
      </w:r>
      <w:r w:rsidR="007A2709" w:rsidRPr="00B94CBB">
        <w:rPr>
          <w:lang w:val="ro-RO"/>
        </w:rPr>
        <w:t>recepționării</w:t>
      </w:r>
      <w:r w:rsidR="001C0DB0" w:rsidRPr="00B94CBB">
        <w:rPr>
          <w:lang w:val="ro-RO"/>
        </w:rPr>
        <w:t xml:space="preserve"> </w:t>
      </w:r>
      <w:r w:rsidR="00C97B9E">
        <w:rPr>
          <w:lang w:val="ro-RO"/>
        </w:rPr>
        <w:t xml:space="preserve">cantitative a echipamentelor livrate conform contractului Nr............/.......................... </w:t>
      </w:r>
    </w:p>
    <w:p w14:paraId="73593CAE" w14:textId="60762E87" w:rsidR="001C0DB0" w:rsidRDefault="00C97B9E" w:rsidP="00C97B9E">
      <w:pPr>
        <w:jc w:val="both"/>
        <w:rPr>
          <w:lang w:val="ro-RO"/>
        </w:rPr>
      </w:pPr>
      <w:r>
        <w:rPr>
          <w:lang w:val="ro-RO"/>
        </w:rPr>
        <w:t xml:space="preserve">Obiectul contractului: </w:t>
      </w:r>
      <w:r w:rsidR="008F1822">
        <w:rPr>
          <w:b/>
          <w:bCs/>
          <w:lang w:val="ro-RO"/>
        </w:rPr>
        <w:t>Set Emițătoare</w:t>
      </w:r>
      <w:r w:rsidRPr="00C97B9E">
        <w:rPr>
          <w:b/>
          <w:bCs/>
          <w:lang w:val="ro-RO"/>
        </w:rPr>
        <w:t xml:space="preserve"> </w:t>
      </w:r>
      <w:r w:rsidR="008F1822">
        <w:rPr>
          <w:b/>
          <w:bCs/>
          <w:lang w:val="ro-RO"/>
        </w:rPr>
        <w:t>FM</w:t>
      </w:r>
      <w:r>
        <w:rPr>
          <w:b/>
          <w:bCs/>
          <w:lang w:val="ro-RO"/>
        </w:rPr>
        <w:t xml:space="preserve"> </w:t>
      </w:r>
      <w:r w:rsidR="008F1822">
        <w:rPr>
          <w:b/>
          <w:bCs/>
          <w:lang w:val="ro-RO"/>
        </w:rPr>
        <w:t>...............</w:t>
      </w:r>
      <w:r w:rsidRPr="00C97B9E">
        <w:rPr>
          <w:b/>
          <w:bCs/>
          <w:lang w:val="ro-RO"/>
        </w:rPr>
        <w:t>k</w:t>
      </w:r>
      <w:r w:rsidR="00B61837">
        <w:rPr>
          <w:b/>
          <w:bCs/>
          <w:lang w:val="ro-RO"/>
        </w:rPr>
        <w:t>W</w:t>
      </w:r>
      <w:r>
        <w:rPr>
          <w:lang w:val="ro-RO"/>
        </w:rPr>
        <w:t xml:space="preserve"> amplasament - </w:t>
      </w:r>
      <w:r w:rsidR="008F1822">
        <w:rPr>
          <w:lang w:val="ro-RO"/>
        </w:rPr>
        <w:t>.............</w:t>
      </w:r>
      <w:r w:rsidR="0018237B">
        <w:rPr>
          <w:b/>
          <w:bCs/>
          <w:lang w:val="ro-RO"/>
        </w:rPr>
        <w:t>...........................</w:t>
      </w:r>
      <w:r w:rsidRPr="00AC7A6B">
        <w:rPr>
          <w:b/>
          <w:bCs/>
          <w:lang w:val="ro-RO"/>
        </w:rPr>
        <w:t>.</w:t>
      </w:r>
    </w:p>
    <w:p w14:paraId="4179C63D" w14:textId="77777777" w:rsidR="00C97B9E" w:rsidRPr="00B94CBB" w:rsidRDefault="00C97B9E" w:rsidP="00C97B9E">
      <w:pPr>
        <w:jc w:val="both"/>
        <w:rPr>
          <w:lang w:val="ro-RO"/>
        </w:rPr>
      </w:pPr>
    </w:p>
    <w:p w14:paraId="77B6E2B4" w14:textId="77777777" w:rsidR="00E01CF0" w:rsidRPr="00B94CBB" w:rsidRDefault="00E01CF0" w:rsidP="00C97B9E">
      <w:pPr>
        <w:jc w:val="both"/>
        <w:rPr>
          <w:lang w:val="ro-RO"/>
        </w:rPr>
      </w:pPr>
    </w:p>
    <w:p w14:paraId="3E241DB5" w14:textId="77777777" w:rsidR="001C0DB0" w:rsidRPr="00B94CBB" w:rsidRDefault="001C0DB0" w:rsidP="00C97B9E">
      <w:pPr>
        <w:jc w:val="both"/>
        <w:rPr>
          <w:lang w:val="ro-RO"/>
        </w:rPr>
      </w:pPr>
      <w:r w:rsidRPr="00B94CBB">
        <w:rPr>
          <w:lang w:val="ro-RO"/>
        </w:rPr>
        <w:t xml:space="preserve">Comisia </w:t>
      </w:r>
      <w:r w:rsidR="008822F9" w:rsidRPr="00B94CBB">
        <w:rPr>
          <w:lang w:val="ro-RO"/>
        </w:rPr>
        <w:t>f</w:t>
      </w:r>
      <w:r w:rsidR="00061440" w:rsidRPr="00B94CBB">
        <w:rPr>
          <w:lang w:val="ro-RO"/>
        </w:rPr>
        <w:t>ormată</w:t>
      </w:r>
      <w:r w:rsidR="00454B51" w:rsidRPr="00B94CBB">
        <w:rPr>
          <w:lang w:val="ro-RO"/>
        </w:rPr>
        <w:t xml:space="preserve"> din:</w:t>
      </w:r>
    </w:p>
    <w:p w14:paraId="0A948E96" w14:textId="77777777" w:rsidR="001C0DB0" w:rsidRPr="00B94CBB" w:rsidRDefault="001609C0" w:rsidP="00C97B9E">
      <w:pPr>
        <w:jc w:val="both"/>
        <w:rPr>
          <w:lang w:val="ro-RO"/>
        </w:rPr>
      </w:pPr>
      <w:r w:rsidRPr="00B94CBB">
        <w:rPr>
          <w:lang w:val="ro-RO"/>
        </w:rPr>
        <w:tab/>
      </w:r>
      <w:r w:rsidR="001C0DB0" w:rsidRPr="00B94CBB">
        <w:rPr>
          <w:lang w:val="ro-RO"/>
        </w:rPr>
        <w:tab/>
      </w:r>
    </w:p>
    <w:p w14:paraId="002EBE34" w14:textId="77777777" w:rsidR="00C37727" w:rsidRDefault="00C97B9E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</w:t>
      </w:r>
    </w:p>
    <w:p w14:paraId="1C437CBA" w14:textId="77777777" w:rsidR="00C97B9E" w:rsidRDefault="00C97B9E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</w:t>
      </w:r>
    </w:p>
    <w:p w14:paraId="6414A903" w14:textId="77777777" w:rsidR="00C97B9E" w:rsidRDefault="00C97B9E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</w:t>
      </w:r>
    </w:p>
    <w:p w14:paraId="07A4BE39" w14:textId="77777777" w:rsidR="00C97B9E" w:rsidRPr="00B94CBB" w:rsidRDefault="00C97B9E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</w:t>
      </w:r>
    </w:p>
    <w:p w14:paraId="792ECCCE" w14:textId="04770F18" w:rsidR="00061440" w:rsidRPr="00B94CBB" w:rsidRDefault="008541B7" w:rsidP="005E6AC8">
      <w:pPr>
        <w:jc w:val="both"/>
        <w:rPr>
          <w:lang w:val="ro-RO"/>
        </w:rPr>
      </w:pPr>
      <w:r w:rsidRPr="00B94CBB">
        <w:rPr>
          <w:lang w:val="ro-RO"/>
        </w:rPr>
        <w:tab/>
      </w:r>
      <w:r w:rsidRPr="00B94CBB">
        <w:rPr>
          <w:lang w:val="ro-RO"/>
        </w:rPr>
        <w:tab/>
      </w:r>
    </w:p>
    <w:p w14:paraId="13740681" w14:textId="77777777" w:rsidR="003028DC" w:rsidRPr="00B94CBB" w:rsidRDefault="00061440" w:rsidP="00C97B9E">
      <w:pPr>
        <w:jc w:val="both"/>
        <w:rPr>
          <w:lang w:val="ro-RO"/>
        </w:rPr>
      </w:pPr>
      <w:r w:rsidRPr="00B94CBB">
        <w:rPr>
          <w:lang w:val="ro-RO"/>
        </w:rPr>
        <w:t>a</w:t>
      </w:r>
      <w:r w:rsidR="0015045E" w:rsidRPr="00B94CBB">
        <w:rPr>
          <w:lang w:val="ro-RO"/>
        </w:rPr>
        <w:t xml:space="preserve"> </w:t>
      </w:r>
      <w:r w:rsidR="001C0DB0" w:rsidRPr="00B94CBB">
        <w:rPr>
          <w:lang w:val="ro-RO"/>
        </w:rPr>
        <w:t>procedat la invent</w:t>
      </w:r>
      <w:r w:rsidRPr="00B94CBB">
        <w:rPr>
          <w:lang w:val="ro-RO"/>
        </w:rPr>
        <w:t>arierea cantitativă</w:t>
      </w:r>
      <w:r w:rsidR="001C0DB0" w:rsidRPr="00B94CBB">
        <w:rPr>
          <w:lang w:val="ro-RO"/>
        </w:rPr>
        <w:t xml:space="preserve"> a tuturor echipamentelor ce constituie furnitura</w:t>
      </w:r>
      <w:r w:rsidR="001609C0" w:rsidRPr="00B94CBB">
        <w:rPr>
          <w:lang w:val="ro-RO"/>
        </w:rPr>
        <w:t xml:space="preserve"> contractului nr.</w:t>
      </w:r>
      <w:r w:rsidR="007A2709" w:rsidRPr="00B94CBB">
        <w:rPr>
          <w:lang w:val="ro-RO"/>
        </w:rPr>
        <w:t xml:space="preserve"> ....</w:t>
      </w:r>
      <w:r w:rsidR="00755830">
        <w:rPr>
          <w:lang w:val="ro-RO"/>
        </w:rPr>
        <w:t>..</w:t>
      </w:r>
      <w:r w:rsidR="007A2709" w:rsidRPr="00B94CBB">
        <w:rPr>
          <w:lang w:val="ro-RO"/>
        </w:rPr>
        <w:t>...............</w:t>
      </w:r>
      <w:r w:rsidR="00755830">
        <w:rPr>
          <w:lang w:val="ro-RO"/>
        </w:rPr>
        <w:t>....</w:t>
      </w:r>
      <w:r w:rsidR="007A2709" w:rsidRPr="00B94CBB">
        <w:rPr>
          <w:lang w:val="ro-RO"/>
        </w:rPr>
        <w:t xml:space="preserve">.............. </w:t>
      </w:r>
      <w:r w:rsidRPr="00B94CBB">
        <w:rPr>
          <w:lang w:val="ro-RO"/>
        </w:rPr>
        <w:t>încheiat î</w:t>
      </w:r>
      <w:r w:rsidR="001609C0" w:rsidRPr="00B94CBB">
        <w:rPr>
          <w:lang w:val="ro-RO"/>
        </w:rPr>
        <w:t>ntre S</w:t>
      </w:r>
      <w:r w:rsidR="00731154" w:rsidRPr="00B94CBB">
        <w:rPr>
          <w:lang w:val="ro-RO"/>
        </w:rPr>
        <w:t>.</w:t>
      </w:r>
      <w:r w:rsidR="001609C0" w:rsidRPr="00B94CBB">
        <w:rPr>
          <w:lang w:val="ro-RO"/>
        </w:rPr>
        <w:t>N</w:t>
      </w:r>
      <w:r w:rsidR="00731154" w:rsidRPr="00B94CBB">
        <w:rPr>
          <w:lang w:val="ro-RO"/>
        </w:rPr>
        <w:t>.</w:t>
      </w:r>
      <w:r w:rsidRPr="00B94CBB">
        <w:rPr>
          <w:lang w:val="ro-RO"/>
        </w:rPr>
        <w:t xml:space="preserve"> Radiocomunica</w:t>
      </w:r>
      <w:r w:rsidR="00B94CBB" w:rsidRPr="00B94CBB">
        <w:rPr>
          <w:lang w:val="ro-RO"/>
        </w:rPr>
        <w:t>ț</w:t>
      </w:r>
      <w:r w:rsidR="001609C0" w:rsidRPr="00B94CBB">
        <w:rPr>
          <w:lang w:val="ro-RO"/>
        </w:rPr>
        <w:t>ii S</w:t>
      </w:r>
      <w:r w:rsidR="00731154" w:rsidRPr="00B94CBB">
        <w:rPr>
          <w:lang w:val="ro-RO"/>
        </w:rPr>
        <w:t>.</w:t>
      </w:r>
      <w:r w:rsidR="001609C0" w:rsidRPr="00B94CBB">
        <w:rPr>
          <w:lang w:val="ro-RO"/>
        </w:rPr>
        <w:t>A</w:t>
      </w:r>
      <w:r w:rsidR="00731154" w:rsidRPr="00B94CBB">
        <w:rPr>
          <w:lang w:val="ro-RO"/>
        </w:rPr>
        <w:t>.</w:t>
      </w:r>
      <w:r w:rsidRPr="00B94CBB">
        <w:rPr>
          <w:lang w:val="ro-RO"/>
        </w:rPr>
        <w:t xml:space="preserve"> </w:t>
      </w:r>
      <w:r w:rsidR="00B94CBB" w:rsidRPr="00B94CBB">
        <w:rPr>
          <w:lang w:val="ro-RO"/>
        </w:rPr>
        <w:t>ș</w:t>
      </w:r>
      <w:r w:rsidR="001609C0" w:rsidRPr="00B94CBB">
        <w:rPr>
          <w:lang w:val="ro-RO"/>
        </w:rPr>
        <w:t xml:space="preserve">i </w:t>
      </w:r>
      <w:r w:rsidR="001C1EBB" w:rsidRPr="00B94CBB">
        <w:rPr>
          <w:lang w:val="ro-RO"/>
        </w:rPr>
        <w:t xml:space="preserve"> </w:t>
      </w:r>
      <w:r w:rsidR="007A2709" w:rsidRPr="00B94CBB">
        <w:rPr>
          <w:lang w:val="ro-RO"/>
        </w:rPr>
        <w:t>.................</w:t>
      </w:r>
      <w:r w:rsidR="00755830">
        <w:rPr>
          <w:lang w:val="ro-RO"/>
        </w:rPr>
        <w:t>......................................</w:t>
      </w:r>
      <w:r w:rsidR="007A2709" w:rsidRPr="00B94CBB">
        <w:rPr>
          <w:lang w:val="ro-RO"/>
        </w:rPr>
        <w:t xml:space="preserve">........................ </w:t>
      </w:r>
      <w:r w:rsidR="00D23993" w:rsidRPr="00B94CBB">
        <w:rPr>
          <w:lang w:val="ro-RO"/>
        </w:rPr>
        <w:t>,</w:t>
      </w:r>
      <w:r w:rsidR="007A2709" w:rsidRPr="00B94CBB">
        <w:rPr>
          <w:lang w:val="ro-RO"/>
        </w:rPr>
        <w:t xml:space="preserve"> </w:t>
      </w:r>
      <w:r w:rsidRPr="00B94CBB">
        <w:rPr>
          <w:lang w:val="ro-RO"/>
        </w:rPr>
        <w:t xml:space="preserve"> consta</w:t>
      </w:r>
      <w:r w:rsidR="00731154" w:rsidRPr="00B94CBB">
        <w:rPr>
          <w:lang w:val="ro-RO"/>
        </w:rPr>
        <w:t>t</w:t>
      </w:r>
      <w:r w:rsidRPr="00B94CBB">
        <w:rPr>
          <w:lang w:val="ro-RO"/>
        </w:rPr>
        <w:t>â</w:t>
      </w:r>
      <w:r w:rsidR="00731154" w:rsidRPr="00B94CBB">
        <w:rPr>
          <w:lang w:val="ro-RO"/>
        </w:rPr>
        <w:t>nd</w:t>
      </w:r>
      <w:r w:rsidRPr="00B94CBB">
        <w:rPr>
          <w:lang w:val="ro-RO"/>
        </w:rPr>
        <w:t xml:space="preserve"> că</w:t>
      </w:r>
      <w:r w:rsidR="003028DC" w:rsidRPr="00B94CBB">
        <w:rPr>
          <w:lang w:val="ro-RO"/>
        </w:rPr>
        <w:t>:</w:t>
      </w:r>
    </w:p>
    <w:p w14:paraId="652A4C84" w14:textId="77777777" w:rsidR="001C0DB0" w:rsidRPr="00B94CBB" w:rsidRDefault="003028DC" w:rsidP="00C97B9E">
      <w:pPr>
        <w:jc w:val="both"/>
        <w:rPr>
          <w:lang w:val="ro-RO"/>
        </w:rPr>
      </w:pPr>
      <w:r w:rsidRPr="00B94CBB">
        <w:rPr>
          <w:lang w:val="ro-RO"/>
        </w:rPr>
        <w:t xml:space="preserve">- </w:t>
      </w:r>
      <w:r w:rsidR="00061440" w:rsidRPr="00B94CBB">
        <w:rPr>
          <w:lang w:val="ro-RO"/>
        </w:rPr>
        <w:t>î</w:t>
      </w:r>
      <w:r w:rsidR="001C0DB0" w:rsidRPr="00B94CBB">
        <w:rPr>
          <w:lang w:val="ro-RO"/>
        </w:rPr>
        <w:t>ntre list</w:t>
      </w:r>
      <w:r w:rsidR="00FD15EE" w:rsidRPr="00B94CBB">
        <w:rPr>
          <w:lang w:val="ro-RO"/>
        </w:rPr>
        <w:t>ele(</w:t>
      </w:r>
      <w:r w:rsidR="0015045E" w:rsidRPr="00B94CBB">
        <w:rPr>
          <w:lang w:val="ro-RO"/>
        </w:rPr>
        <w:t>a</w:t>
      </w:r>
      <w:r w:rsidR="00FD15EE" w:rsidRPr="00B94CBB">
        <w:rPr>
          <w:lang w:val="ro-RO"/>
        </w:rPr>
        <w:t xml:space="preserve">) </w:t>
      </w:r>
      <w:r w:rsidR="001C0DB0" w:rsidRPr="00B94CBB">
        <w:rPr>
          <w:lang w:val="ro-RO"/>
        </w:rPr>
        <w:t>de livrare ce a</w:t>
      </w:r>
      <w:r w:rsidR="00061440" w:rsidRPr="00B94CBB">
        <w:rPr>
          <w:lang w:val="ro-RO"/>
        </w:rPr>
        <w:t>u(a) înso</w:t>
      </w:r>
      <w:r w:rsidR="00B94CBB">
        <w:rPr>
          <w:lang w:val="ro-RO"/>
        </w:rPr>
        <w:t>ț</w:t>
      </w:r>
      <w:r w:rsidR="00061440" w:rsidRPr="00B94CBB">
        <w:rPr>
          <w:lang w:val="ro-RO"/>
        </w:rPr>
        <w:t xml:space="preserve">it  furnitura </w:t>
      </w:r>
      <w:r w:rsidR="00B94CBB">
        <w:rPr>
          <w:lang w:val="ro-RO"/>
        </w:rPr>
        <w:t>ș</w:t>
      </w:r>
      <w:r w:rsidR="001C0DB0" w:rsidRPr="00B94CBB">
        <w:rPr>
          <w:lang w:val="ro-RO"/>
        </w:rPr>
        <w:t xml:space="preserve">i </w:t>
      </w:r>
      <w:r w:rsidR="00061440" w:rsidRPr="00B94CBB">
        <w:rPr>
          <w:lang w:val="ro-RO"/>
        </w:rPr>
        <w:t>lista de produse prevă</w:t>
      </w:r>
      <w:r w:rsidRPr="00B94CBB">
        <w:rPr>
          <w:lang w:val="ro-RO"/>
        </w:rPr>
        <w:t>zut</w:t>
      </w:r>
      <w:r w:rsidR="00061440" w:rsidRPr="00B94CBB">
        <w:rPr>
          <w:lang w:val="ro-RO"/>
        </w:rPr>
        <w:t>ă î</w:t>
      </w:r>
      <w:r w:rsidRPr="00B94CBB">
        <w:rPr>
          <w:lang w:val="ro-RO"/>
        </w:rPr>
        <w:t>n contract</w:t>
      </w:r>
      <w:r w:rsidR="001C0DB0" w:rsidRPr="00B94CBB">
        <w:rPr>
          <w:lang w:val="ro-RO"/>
        </w:rPr>
        <w:t>,</w:t>
      </w:r>
      <w:r w:rsidR="0015045E" w:rsidRPr="00B94CBB">
        <w:rPr>
          <w:lang w:val="ro-RO"/>
        </w:rPr>
        <w:t xml:space="preserve"> </w:t>
      </w:r>
      <w:r w:rsidR="007A2709" w:rsidRPr="00B94CBB">
        <w:rPr>
          <w:lang w:val="ro-RO"/>
        </w:rPr>
        <w:t xml:space="preserve">există / </w:t>
      </w:r>
      <w:r w:rsidR="0015045E" w:rsidRPr="00B94CBB">
        <w:rPr>
          <w:lang w:val="ro-RO"/>
        </w:rPr>
        <w:t>nu</w:t>
      </w:r>
      <w:r w:rsidR="00061440" w:rsidRPr="00B94CBB">
        <w:rPr>
          <w:lang w:val="ro-RO"/>
        </w:rPr>
        <w:t xml:space="preserve"> există diferen</w:t>
      </w:r>
      <w:r w:rsidR="00B94CBB">
        <w:rPr>
          <w:lang w:val="ro-RO"/>
        </w:rPr>
        <w:t>ț</w:t>
      </w:r>
      <w:r w:rsidR="00FD15EE" w:rsidRPr="00B94CBB">
        <w:rPr>
          <w:lang w:val="ro-RO"/>
        </w:rPr>
        <w:t>e:</w:t>
      </w:r>
    </w:p>
    <w:p w14:paraId="22C65300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D6AE1D2" w14:textId="77777777" w:rsidR="003028DC" w:rsidRPr="00B94CBB" w:rsidRDefault="00B434AB" w:rsidP="00C97B9E">
      <w:pPr>
        <w:jc w:val="both"/>
        <w:rPr>
          <w:lang w:val="ro-RO"/>
        </w:rPr>
      </w:pPr>
      <w:r w:rsidRPr="00B94CBB">
        <w:rPr>
          <w:lang w:val="ro-RO"/>
        </w:rPr>
        <w:t>-</w:t>
      </w:r>
      <w:r w:rsidR="00061440" w:rsidRPr="00B94CBB">
        <w:rPr>
          <w:lang w:val="ro-RO"/>
        </w:rPr>
        <w:t xml:space="preserve"> î</w:t>
      </w:r>
      <w:r w:rsidR="003028DC" w:rsidRPr="00B94CBB">
        <w:rPr>
          <w:lang w:val="ro-RO"/>
        </w:rPr>
        <w:t xml:space="preserve">ntre listele(a) de livrare ce au(a)  </w:t>
      </w:r>
      <w:r w:rsidR="00061440" w:rsidRPr="00B94CBB">
        <w:rPr>
          <w:lang w:val="ro-RO"/>
        </w:rPr>
        <w:t>î</w:t>
      </w:r>
      <w:r w:rsidR="003028DC" w:rsidRPr="00B94CBB">
        <w:rPr>
          <w:lang w:val="ro-RO"/>
        </w:rPr>
        <w:t>nso</w:t>
      </w:r>
      <w:r w:rsidR="00B94CBB">
        <w:rPr>
          <w:lang w:val="ro-RO"/>
        </w:rPr>
        <w:t>ț</w:t>
      </w:r>
      <w:r w:rsidR="00061440" w:rsidRPr="00B94CBB">
        <w:rPr>
          <w:lang w:val="ro-RO"/>
        </w:rPr>
        <w:t xml:space="preserve">it  furnitura </w:t>
      </w:r>
      <w:r w:rsidR="00B94CBB">
        <w:rPr>
          <w:lang w:val="ro-RO"/>
        </w:rPr>
        <w:t>ș</w:t>
      </w:r>
      <w:r w:rsidR="00061440" w:rsidRPr="00B94CBB">
        <w:rPr>
          <w:lang w:val="ro-RO"/>
        </w:rPr>
        <w:t>i con</w:t>
      </w:r>
      <w:r w:rsidR="00B94CBB">
        <w:rPr>
          <w:lang w:val="ro-RO"/>
        </w:rPr>
        <w:t>ț</w:t>
      </w:r>
      <w:r w:rsidR="003028DC" w:rsidRPr="00B94CBB">
        <w:rPr>
          <w:lang w:val="ro-RO"/>
        </w:rPr>
        <w:t xml:space="preserve">inutul faptic al acesteia, </w:t>
      </w:r>
      <w:r w:rsidR="007A2709" w:rsidRPr="00B94CBB">
        <w:rPr>
          <w:lang w:val="ro-RO"/>
        </w:rPr>
        <w:t xml:space="preserve">există / </w:t>
      </w:r>
      <w:r w:rsidR="003028DC" w:rsidRPr="00B94CBB">
        <w:rPr>
          <w:lang w:val="ro-RO"/>
        </w:rPr>
        <w:t>nu exist</w:t>
      </w:r>
      <w:r w:rsidR="00061440" w:rsidRPr="00B94CBB">
        <w:rPr>
          <w:lang w:val="ro-RO"/>
        </w:rPr>
        <w:t>ă diferen</w:t>
      </w:r>
      <w:r w:rsidR="00B94CBB">
        <w:rPr>
          <w:lang w:val="ro-RO"/>
        </w:rPr>
        <w:t>ț</w:t>
      </w:r>
      <w:r w:rsidR="003028DC" w:rsidRPr="00B94CBB">
        <w:rPr>
          <w:lang w:val="ro-RO"/>
        </w:rPr>
        <w:t>e:</w:t>
      </w:r>
    </w:p>
    <w:p w14:paraId="7865FF51" w14:textId="77777777" w:rsidR="00B861C9" w:rsidRPr="00B94CBB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C00B1F2" w14:textId="77777777" w:rsidR="001C0DB0" w:rsidRPr="00B94CBB" w:rsidRDefault="001C0DB0" w:rsidP="00C97B9E">
      <w:pPr>
        <w:jc w:val="both"/>
        <w:rPr>
          <w:lang w:val="ro-RO"/>
        </w:rPr>
      </w:pPr>
      <w:r w:rsidRPr="00B94CBB">
        <w:rPr>
          <w:lang w:val="ro-RO"/>
        </w:rPr>
        <w:t>Toate materialele inventariate s</w:t>
      </w:r>
      <w:r w:rsidR="00731154" w:rsidRPr="00B94CBB">
        <w:rPr>
          <w:lang w:val="ro-RO"/>
        </w:rPr>
        <w:t>u</w:t>
      </w:r>
      <w:r w:rsidR="00061440" w:rsidRPr="00B94CBB">
        <w:rPr>
          <w:lang w:val="ro-RO"/>
        </w:rPr>
        <w:t>nt trecute î</w:t>
      </w:r>
      <w:r w:rsidRPr="00B94CBB">
        <w:rPr>
          <w:lang w:val="ro-RO"/>
        </w:rPr>
        <w:t>n anexele</w:t>
      </w:r>
      <w:r w:rsidR="00417FB6" w:rsidRPr="00B94CBB">
        <w:rPr>
          <w:lang w:val="ro-RO"/>
        </w:rPr>
        <w:t xml:space="preserve">(a) </w:t>
      </w:r>
      <w:r w:rsidRPr="00B94CBB">
        <w:rPr>
          <w:lang w:val="ro-RO"/>
        </w:rPr>
        <w:t xml:space="preserve">ce </w:t>
      </w:r>
      <w:r w:rsidR="00417FB6" w:rsidRPr="00B94CBB">
        <w:rPr>
          <w:lang w:val="ro-RO"/>
        </w:rPr>
        <w:t xml:space="preserve">constituie </w:t>
      </w:r>
      <w:r w:rsidRPr="00B94CBB">
        <w:rPr>
          <w:lang w:val="ro-RO"/>
        </w:rPr>
        <w:t>par</w:t>
      </w:r>
      <w:r w:rsidR="00061440" w:rsidRPr="00B94CBB">
        <w:rPr>
          <w:lang w:val="ro-RO"/>
        </w:rPr>
        <w:t>te componentă</w:t>
      </w:r>
      <w:r w:rsidRPr="00B94CBB">
        <w:rPr>
          <w:lang w:val="ro-RO"/>
        </w:rPr>
        <w:t xml:space="preserve"> a</w:t>
      </w:r>
      <w:r w:rsidR="00061440" w:rsidRPr="00B94CBB">
        <w:rPr>
          <w:lang w:val="ro-RO"/>
        </w:rPr>
        <w:t xml:space="preserve"> acestui proces verbal de recep</w:t>
      </w:r>
      <w:r w:rsidR="00B94CBB">
        <w:rPr>
          <w:lang w:val="ro-RO"/>
        </w:rPr>
        <w:t>ț</w:t>
      </w:r>
      <w:r w:rsidRPr="00B94CBB">
        <w:rPr>
          <w:lang w:val="ro-RO"/>
        </w:rPr>
        <w:t>ie.</w:t>
      </w:r>
    </w:p>
    <w:p w14:paraId="41B783EE" w14:textId="77777777" w:rsidR="00454B51" w:rsidRPr="00B94CBB" w:rsidRDefault="00454B51" w:rsidP="00C97B9E">
      <w:pPr>
        <w:jc w:val="both"/>
        <w:rPr>
          <w:lang w:val="ro-RO"/>
        </w:rPr>
      </w:pPr>
    </w:p>
    <w:p w14:paraId="384D1468" w14:textId="77777777" w:rsidR="00454B51" w:rsidRPr="00B94CBB" w:rsidRDefault="00454B51" w:rsidP="00C97B9E">
      <w:pPr>
        <w:rPr>
          <w:lang w:val="ro-RO"/>
        </w:rPr>
      </w:pPr>
      <w:r w:rsidRPr="00B94CBB">
        <w:rPr>
          <w:lang w:val="ro-RO"/>
        </w:rPr>
        <w:t>Observatii:</w:t>
      </w:r>
      <w:r w:rsidR="00922B13" w:rsidRPr="00B94CBB">
        <w:rPr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F0069">
        <w:rPr>
          <w:lang w:val="ro-RO"/>
        </w:rPr>
        <w:t>..................................</w:t>
      </w:r>
    </w:p>
    <w:p w14:paraId="0014B68C" w14:textId="77777777" w:rsidR="00885318" w:rsidRPr="00B94CBB" w:rsidRDefault="00885318" w:rsidP="00C97B9E">
      <w:pPr>
        <w:rPr>
          <w:lang w:val="ro-RO"/>
        </w:rPr>
      </w:pPr>
    </w:p>
    <w:p w14:paraId="35ABC764" w14:textId="77777777" w:rsidR="00755830" w:rsidRDefault="0060620A" w:rsidP="00C97B9E">
      <w:pPr>
        <w:jc w:val="both"/>
        <w:rPr>
          <w:lang w:val="ro-RO"/>
        </w:rPr>
      </w:pPr>
      <w:r w:rsidRPr="00B94CBB">
        <w:rPr>
          <w:lang w:val="ro-RO"/>
        </w:rPr>
        <w:t>Membrii comisiei:</w:t>
      </w:r>
    </w:p>
    <w:p w14:paraId="1A0D1974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</w:t>
      </w:r>
    </w:p>
    <w:p w14:paraId="03963B41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</w:t>
      </w:r>
    </w:p>
    <w:p w14:paraId="356BE45C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</w:t>
      </w:r>
      <w:bookmarkStart w:id="0" w:name="_GoBack"/>
      <w:bookmarkEnd w:id="0"/>
    </w:p>
    <w:p w14:paraId="07247CA9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</w:t>
      </w:r>
    </w:p>
    <w:p w14:paraId="1DCF0DB4" w14:textId="77777777" w:rsidR="00755830" w:rsidRPr="00B94CBB" w:rsidRDefault="00755830" w:rsidP="00C97B9E">
      <w:pPr>
        <w:jc w:val="both"/>
        <w:rPr>
          <w:lang w:val="ro-RO"/>
        </w:rPr>
      </w:pPr>
    </w:p>
    <w:p w14:paraId="1537CACC" w14:textId="0B525303" w:rsidR="003B229F" w:rsidRPr="003B229F" w:rsidRDefault="00755830" w:rsidP="003B229F">
      <w:pPr>
        <w:jc w:val="both"/>
        <w:rPr>
          <w:lang w:val="ro-RO"/>
        </w:rPr>
      </w:pPr>
      <w:r w:rsidRPr="00B94CBB">
        <w:rPr>
          <w:lang w:val="ro-RO"/>
        </w:rPr>
        <w:tab/>
      </w:r>
      <w:r w:rsidRPr="00B94CBB">
        <w:rPr>
          <w:lang w:val="ro-RO"/>
        </w:rPr>
        <w:tab/>
      </w:r>
      <w:r>
        <w:rPr>
          <w:lang w:val="ro-RO"/>
        </w:rPr>
        <w:t xml:space="preserve">                             </w:t>
      </w:r>
    </w:p>
    <w:sectPr w:rsidR="003B229F" w:rsidRPr="003B229F" w:rsidSect="003B229F">
      <w:headerReference w:type="default" r:id="rId8"/>
      <w:footerReference w:type="default" r:id="rId9"/>
      <w:pgSz w:w="11907" w:h="16840" w:code="9"/>
      <w:pgMar w:top="1418" w:right="1134" w:bottom="1418" w:left="1701" w:header="431" w:footer="43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D7783E" w14:textId="77777777" w:rsidR="00640BB3" w:rsidRDefault="00640BB3">
      <w:r>
        <w:separator/>
      </w:r>
    </w:p>
  </w:endnote>
  <w:endnote w:type="continuationSeparator" w:id="0">
    <w:p w14:paraId="3D1AA3C2" w14:textId="77777777" w:rsidR="00640BB3" w:rsidRDefault="00640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8A379D" w14:textId="636C0BD2" w:rsidR="00FE76C5" w:rsidRDefault="00FE76C5" w:rsidP="0002005A">
    <w:pPr>
      <w:pStyle w:val="Footer"/>
      <w:tabs>
        <w:tab w:val="left" w:pos="2808"/>
        <w:tab w:val="center" w:pos="4995"/>
      </w:tabs>
      <w:ind w:left="-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5C26EB" w14:textId="77777777" w:rsidR="00640BB3" w:rsidRDefault="00640BB3">
      <w:r>
        <w:separator/>
      </w:r>
    </w:p>
  </w:footnote>
  <w:footnote w:type="continuationSeparator" w:id="0">
    <w:p w14:paraId="1AE4CF19" w14:textId="77777777" w:rsidR="00640BB3" w:rsidRDefault="00640B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326BE4" w14:textId="3743D2EE" w:rsidR="003B229F" w:rsidRPr="00CC392B" w:rsidRDefault="003B229F" w:rsidP="003B229F">
    <w:pPr>
      <w:pStyle w:val="Header"/>
      <w:tabs>
        <w:tab w:val="left" w:pos="975"/>
        <w:tab w:val="center" w:pos="5233"/>
      </w:tabs>
      <w:rPr>
        <w:sz w:val="12"/>
        <w:szCs w:val="12"/>
      </w:rPr>
    </w:pPr>
  </w:p>
  <w:p w14:paraId="1ABBF1AF" w14:textId="610715DC" w:rsidR="00FE76C5" w:rsidRDefault="003B229F" w:rsidP="003B229F">
    <w:pPr>
      <w:pStyle w:val="Header"/>
    </w:pPr>
    <w:r>
      <w:t xml:space="preserve">  </w:t>
    </w:r>
    <w:r w:rsidR="00FE76C5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21CB1"/>
    <w:multiLevelType w:val="hybridMultilevel"/>
    <w:tmpl w:val="C4905834"/>
    <w:lvl w:ilvl="0" w:tplc="4334979A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">
    <w:nsid w:val="77D87580"/>
    <w:multiLevelType w:val="hybridMultilevel"/>
    <w:tmpl w:val="6A40AEE8"/>
    <w:lvl w:ilvl="0" w:tplc="2760FE82">
      <w:start w:val="1"/>
      <w:numFmt w:val="lowerLetter"/>
      <w:lvlText w:val="%1."/>
      <w:lvlJc w:val="left"/>
      <w:pPr>
        <w:tabs>
          <w:tab w:val="num" w:pos="1139"/>
        </w:tabs>
        <w:ind w:left="11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59"/>
        </w:tabs>
        <w:ind w:left="185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9"/>
        </w:tabs>
        <w:ind w:left="257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9"/>
        </w:tabs>
        <w:ind w:left="329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9"/>
        </w:tabs>
        <w:ind w:left="401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9"/>
        </w:tabs>
        <w:ind w:left="473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9"/>
        </w:tabs>
        <w:ind w:left="545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9"/>
        </w:tabs>
        <w:ind w:left="617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9"/>
        </w:tabs>
        <w:ind w:left="689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noPunctuationKerning/>
  <w:characterSpacingControl w:val="doNotCompress"/>
  <w:hdrShapeDefaults>
    <o:shapedefaults v:ext="edit" spidmax="2049">
      <o:colormru v:ext="edit" colors="#093f88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4F73"/>
    <w:rsid w:val="0002005A"/>
    <w:rsid w:val="00022E5A"/>
    <w:rsid w:val="00061440"/>
    <w:rsid w:val="000977C1"/>
    <w:rsid w:val="000D20C5"/>
    <w:rsid w:val="000E57D4"/>
    <w:rsid w:val="0010475E"/>
    <w:rsid w:val="00134ACE"/>
    <w:rsid w:val="0015045E"/>
    <w:rsid w:val="001609C0"/>
    <w:rsid w:val="00180390"/>
    <w:rsid w:val="00182238"/>
    <w:rsid w:val="0018237B"/>
    <w:rsid w:val="001C0DB0"/>
    <w:rsid w:val="001C1EBB"/>
    <w:rsid w:val="00204C06"/>
    <w:rsid w:val="00221CE6"/>
    <w:rsid w:val="002264E9"/>
    <w:rsid w:val="002322BE"/>
    <w:rsid w:val="002437C3"/>
    <w:rsid w:val="0026231C"/>
    <w:rsid w:val="00262D2D"/>
    <w:rsid w:val="00292F36"/>
    <w:rsid w:val="002A6E8C"/>
    <w:rsid w:val="003028DC"/>
    <w:rsid w:val="00305E8E"/>
    <w:rsid w:val="00314D1D"/>
    <w:rsid w:val="0032362D"/>
    <w:rsid w:val="00325802"/>
    <w:rsid w:val="0033192A"/>
    <w:rsid w:val="00337345"/>
    <w:rsid w:val="0035602F"/>
    <w:rsid w:val="00360381"/>
    <w:rsid w:val="003A1E01"/>
    <w:rsid w:val="003B229F"/>
    <w:rsid w:val="00417FB6"/>
    <w:rsid w:val="004351B1"/>
    <w:rsid w:val="00454B51"/>
    <w:rsid w:val="0046550B"/>
    <w:rsid w:val="00487C56"/>
    <w:rsid w:val="004A067A"/>
    <w:rsid w:val="004C79F8"/>
    <w:rsid w:val="004D359C"/>
    <w:rsid w:val="004D41F6"/>
    <w:rsid w:val="00530B2A"/>
    <w:rsid w:val="00530F9D"/>
    <w:rsid w:val="00586CED"/>
    <w:rsid w:val="005E6AC8"/>
    <w:rsid w:val="005F070B"/>
    <w:rsid w:val="005F7B41"/>
    <w:rsid w:val="00601082"/>
    <w:rsid w:val="00601763"/>
    <w:rsid w:val="0060620A"/>
    <w:rsid w:val="00617DB5"/>
    <w:rsid w:val="00620BAA"/>
    <w:rsid w:val="00640BB3"/>
    <w:rsid w:val="006558B9"/>
    <w:rsid w:val="006A2D9D"/>
    <w:rsid w:val="006A41C5"/>
    <w:rsid w:val="006A7FAA"/>
    <w:rsid w:val="006B7485"/>
    <w:rsid w:val="006D2614"/>
    <w:rsid w:val="00731154"/>
    <w:rsid w:val="00735AF1"/>
    <w:rsid w:val="007427E7"/>
    <w:rsid w:val="00755830"/>
    <w:rsid w:val="00762BE3"/>
    <w:rsid w:val="007A2709"/>
    <w:rsid w:val="007D6013"/>
    <w:rsid w:val="007E39F5"/>
    <w:rsid w:val="00805CE0"/>
    <w:rsid w:val="00807D56"/>
    <w:rsid w:val="008101B0"/>
    <w:rsid w:val="00833E5D"/>
    <w:rsid w:val="00844476"/>
    <w:rsid w:val="008541B7"/>
    <w:rsid w:val="00860B35"/>
    <w:rsid w:val="00864F73"/>
    <w:rsid w:val="008822F9"/>
    <w:rsid w:val="00884131"/>
    <w:rsid w:val="00884ABE"/>
    <w:rsid w:val="00885318"/>
    <w:rsid w:val="008C6717"/>
    <w:rsid w:val="008D28FD"/>
    <w:rsid w:val="008D5E8E"/>
    <w:rsid w:val="008F1822"/>
    <w:rsid w:val="008F2E96"/>
    <w:rsid w:val="00922B13"/>
    <w:rsid w:val="009276D0"/>
    <w:rsid w:val="009507CE"/>
    <w:rsid w:val="00992808"/>
    <w:rsid w:val="009B6D61"/>
    <w:rsid w:val="009C31E6"/>
    <w:rsid w:val="009E22F4"/>
    <w:rsid w:val="00A05FC2"/>
    <w:rsid w:val="00A076D7"/>
    <w:rsid w:val="00A24B85"/>
    <w:rsid w:val="00A33F68"/>
    <w:rsid w:val="00A3474D"/>
    <w:rsid w:val="00A549F2"/>
    <w:rsid w:val="00AA740C"/>
    <w:rsid w:val="00AC74F5"/>
    <w:rsid w:val="00AC7A6B"/>
    <w:rsid w:val="00AE26E3"/>
    <w:rsid w:val="00B434AB"/>
    <w:rsid w:val="00B50D40"/>
    <w:rsid w:val="00B61837"/>
    <w:rsid w:val="00B861C9"/>
    <w:rsid w:val="00B94CBB"/>
    <w:rsid w:val="00BA7005"/>
    <w:rsid w:val="00BF0069"/>
    <w:rsid w:val="00BF0A33"/>
    <w:rsid w:val="00BF5ED8"/>
    <w:rsid w:val="00C37727"/>
    <w:rsid w:val="00C96575"/>
    <w:rsid w:val="00C97B9E"/>
    <w:rsid w:val="00CC29B8"/>
    <w:rsid w:val="00CF3EC1"/>
    <w:rsid w:val="00CF7463"/>
    <w:rsid w:val="00D20261"/>
    <w:rsid w:val="00D202E3"/>
    <w:rsid w:val="00D23993"/>
    <w:rsid w:val="00D45E1B"/>
    <w:rsid w:val="00D50538"/>
    <w:rsid w:val="00D6004F"/>
    <w:rsid w:val="00D770F1"/>
    <w:rsid w:val="00D83944"/>
    <w:rsid w:val="00D86957"/>
    <w:rsid w:val="00D96530"/>
    <w:rsid w:val="00DA2F48"/>
    <w:rsid w:val="00DA64CD"/>
    <w:rsid w:val="00DC09C6"/>
    <w:rsid w:val="00DE2112"/>
    <w:rsid w:val="00E010C6"/>
    <w:rsid w:val="00E01CF0"/>
    <w:rsid w:val="00E631B8"/>
    <w:rsid w:val="00E8791A"/>
    <w:rsid w:val="00F22B8B"/>
    <w:rsid w:val="00F314F3"/>
    <w:rsid w:val="00F336F8"/>
    <w:rsid w:val="00F55208"/>
    <w:rsid w:val="00F6459D"/>
    <w:rsid w:val="00FC522B"/>
    <w:rsid w:val="00FD15EE"/>
    <w:rsid w:val="00FE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93f88"/>
    </o:shapedefaults>
    <o:shapelayout v:ext="edit">
      <o:idmap v:ext="edit" data="1"/>
    </o:shapelayout>
  </w:shapeDefaults>
  <w:decimalSymbol w:val="."/>
  <w:listSeparator w:val=","/>
  <w14:docId w14:val="568DB2C6"/>
  <w15:chartTrackingRefBased/>
  <w15:docId w15:val="{B645729B-E438-4B5B-91C2-2B5AE384B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3B229F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02005A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ocuments%20and%20Settings\iulian\Local%20Settings\Temp\Temporary%20Directory%202%20for%20Antet_DR_Timis.dot.zip\Antet_DR_Timis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D78AE-00EB-4BAF-9F85-282026763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Antet_DR_Timis.dot</Template>
  <TotalTime>7</TotalTime>
  <Pages>1</Pages>
  <Words>455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</vt:lpstr>
      <vt:lpstr>    </vt:lpstr>
    </vt:vector>
  </TitlesOfParts>
  <Company>ii</Company>
  <LinksUpToDate>false</LinksUpToDate>
  <CharactersWithSpaces>3049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iulian</dc:creator>
  <cp:keywords/>
  <cp:lastModifiedBy>Viorica Catruna</cp:lastModifiedBy>
  <cp:revision>18</cp:revision>
  <cp:lastPrinted>2020-07-23T06:15:00Z</cp:lastPrinted>
  <dcterms:created xsi:type="dcterms:W3CDTF">2022-06-27T09:05:00Z</dcterms:created>
  <dcterms:modified xsi:type="dcterms:W3CDTF">2022-10-18T18:21:00Z</dcterms:modified>
</cp:coreProperties>
</file>